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ECF01" w14:textId="6EC37E3E" w:rsidR="00BA00AB" w:rsidRDefault="009F7F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RADCLYFF</w:t>
      </w:r>
      <w:r>
        <w:rPr>
          <w:rFonts w:cs="Times New Roman"/>
          <w:szCs w:val="24"/>
        </w:rPr>
        <w:t xml:space="preserve">      (d.ca.1441)</w:t>
      </w:r>
    </w:p>
    <w:p w14:paraId="0D713087" w14:textId="77777777" w:rsidR="009F7FBD" w:rsidRDefault="009F7FBD" w:rsidP="009139A6">
      <w:pPr>
        <w:pStyle w:val="NoSpacing"/>
        <w:rPr>
          <w:rFonts w:cs="Times New Roman"/>
          <w:szCs w:val="24"/>
        </w:rPr>
      </w:pPr>
    </w:p>
    <w:p w14:paraId="47440B4A" w14:textId="77777777" w:rsidR="009F7FBD" w:rsidRDefault="009F7FBD" w:rsidP="009139A6">
      <w:pPr>
        <w:pStyle w:val="NoSpacing"/>
        <w:rPr>
          <w:rFonts w:cs="Times New Roman"/>
          <w:szCs w:val="24"/>
        </w:rPr>
      </w:pPr>
    </w:p>
    <w:p w14:paraId="684823E2" w14:textId="3A8C73AF" w:rsidR="009F7FBD" w:rsidRDefault="009F7F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Mar.1441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Norfolk.</w:t>
      </w:r>
    </w:p>
    <w:p w14:paraId="3A9BB9AA" w14:textId="235A71B4" w:rsidR="009F7FBD" w:rsidRDefault="009F7F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p.165)</w:t>
      </w:r>
    </w:p>
    <w:p w14:paraId="330DC5A2" w14:textId="142BBE44" w:rsidR="009F7FBD" w:rsidRDefault="009F7F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Cambridgeshire.</w:t>
      </w:r>
    </w:p>
    <w:p w14:paraId="3CEEABF8" w14:textId="29779776" w:rsidR="009F7FBD" w:rsidRDefault="009F7F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43236833" w14:textId="77777777" w:rsidR="009F7FBD" w:rsidRDefault="009F7FBD" w:rsidP="009139A6">
      <w:pPr>
        <w:pStyle w:val="NoSpacing"/>
        <w:rPr>
          <w:rFonts w:cs="Times New Roman"/>
          <w:szCs w:val="24"/>
        </w:rPr>
      </w:pPr>
    </w:p>
    <w:p w14:paraId="700BC7DA" w14:textId="77777777" w:rsidR="009F7FBD" w:rsidRDefault="009F7FBD" w:rsidP="009139A6">
      <w:pPr>
        <w:pStyle w:val="NoSpacing"/>
        <w:rPr>
          <w:rFonts w:cs="Times New Roman"/>
          <w:szCs w:val="24"/>
        </w:rPr>
      </w:pPr>
    </w:p>
    <w:p w14:paraId="62B8E168" w14:textId="35BE8413" w:rsidR="009F7FBD" w:rsidRDefault="009F7F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August 2023</w:t>
      </w:r>
    </w:p>
    <w:p w14:paraId="0CF06133" w14:textId="7652D39A" w:rsidR="00895D92" w:rsidRPr="00895D92" w:rsidRDefault="00895D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sectPr w:rsidR="00895D92" w:rsidRPr="00895D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FA27B" w14:textId="77777777" w:rsidR="009F7FBD" w:rsidRDefault="009F7FBD" w:rsidP="009139A6">
      <w:r>
        <w:separator/>
      </w:r>
    </w:p>
  </w:endnote>
  <w:endnote w:type="continuationSeparator" w:id="0">
    <w:p w14:paraId="55EA064D" w14:textId="77777777" w:rsidR="009F7FBD" w:rsidRDefault="009F7F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649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C2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A44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82A5D" w14:textId="77777777" w:rsidR="009F7FBD" w:rsidRDefault="009F7FBD" w:rsidP="009139A6">
      <w:r>
        <w:separator/>
      </w:r>
    </w:p>
  </w:footnote>
  <w:footnote w:type="continuationSeparator" w:id="0">
    <w:p w14:paraId="0859559C" w14:textId="77777777" w:rsidR="009F7FBD" w:rsidRDefault="009F7F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F2E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4D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F50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FBD"/>
    <w:rsid w:val="000666E0"/>
    <w:rsid w:val="002510B7"/>
    <w:rsid w:val="005C130B"/>
    <w:rsid w:val="00826F5C"/>
    <w:rsid w:val="00895D92"/>
    <w:rsid w:val="009139A6"/>
    <w:rsid w:val="009448BB"/>
    <w:rsid w:val="00947624"/>
    <w:rsid w:val="009F7FBD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07946"/>
  <w15:chartTrackingRefBased/>
  <w15:docId w15:val="{890CE4C1-4545-4ACD-84BA-DE1E5E1D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2023-08-04T16:53:00Z</dcterms:created>
  <dcterms:modified xsi:type="dcterms:W3CDTF">2023-08-04T17:04:00Z</dcterms:modified>
</cp:coreProperties>
</file>